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97C54" w:rsidR="00D87A25" w:rsidP="00D87A25" w:rsidRDefault="00D87A25" w14:paraId="6858B484" w14:textId="77777777">
      <w:pPr>
        <w:jc w:val="center"/>
        <w:rPr>
          <w:rFonts w:ascii="DB Office" w:hAnsi="DB Office"/>
          <w:sz w:val="20"/>
        </w:rPr>
      </w:pPr>
    </w:p>
    <w:p w:rsidRPr="00397C54" w:rsidR="00D87A25" w:rsidP="00D87A25" w:rsidRDefault="00D87A25" w14:paraId="2E121ED2" w14:textId="77777777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:rsidRPr="00397C54" w:rsidR="00D87A25" w:rsidP="00D87A25" w:rsidRDefault="00D87A25" w14:paraId="0835233A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:rsidRPr="00397C54" w:rsidR="00D87A25" w:rsidP="00D87A25" w:rsidRDefault="00D87A25" w14:paraId="79951FBD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:rsidRPr="00397C54" w:rsidR="00D87A25" w:rsidP="00C8663D" w:rsidRDefault="00BC7349" w14:paraId="68EF9449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C8663D">
        <w:rPr>
          <w:rFonts w:ascii="DB Office" w:hAnsi="DB Office"/>
          <w:sz w:val="16"/>
        </w:rPr>
        <w:instrText xml:space="preserve"> FORMTEXT </w:instrText>
      </w:r>
      <w:r w:rsidRPr="00C8663D" w:rsidR="00382596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Pr="00C8663D" w:rsidR="00D87A25">
        <w:rPr>
          <w:rFonts w:ascii="DB Office" w:hAnsi="DB Office"/>
          <w:sz w:val="16"/>
        </w:rPr>
        <w:br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name="Text7" w:id="1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1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4A18B3D3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30B7706F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:rsidRPr="00397C54" w:rsidR="00D87A25" w:rsidP="00D87A25" w:rsidRDefault="00D87A25" w14:paraId="08611072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125717" w14:paraId="0EC088C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Pr="00397C54" w:rsidR="00D87A25">
        <w:rPr>
          <w:rFonts w:ascii="DB Office" w:hAnsi="DB Office"/>
          <w:sz w:val="16"/>
        </w:rPr>
        <w:t>eistung:</w:t>
      </w:r>
    </w:p>
    <w:bookmarkStart w:name="_Hlk23314980" w:id="2"/>
    <w:p w:rsidRPr="00397C54" w:rsidR="00D87A25" w:rsidP="00C8663D" w:rsidRDefault="00C8663D" w14:paraId="0B4C304F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Werk Kassel:  Dacherneuerung Halle 001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04E5FD67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:rsidRPr="00397C54" w:rsidR="00D87A25" w:rsidP="00D87A25" w:rsidRDefault="00D87A25" w14:paraId="0636FC76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067FFC82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name="_Hlk23314990" w:id="4"/>
    <w:p w:rsidR="001A71DB" w:rsidP="00C8663D" w:rsidRDefault="00C8663D" w14:paraId="7706BF32" w14:textId="77777777">
      <w:pPr>
        <w:pBdr>
          <w:left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5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6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7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8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:rsidRPr="00397C54" w:rsidR="00C8663D" w:rsidP="00D87A25" w:rsidRDefault="00C8663D" w14:paraId="58E1D54D" w14:textId="77777777">
      <w:pPr>
        <w:pBdr>
          <w:left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  <w:sz w:val="20"/>
        </w:rPr>
      </w:pPr>
    </w:p>
    <w:p w:rsidRPr="00397C54" w:rsidR="00D87A25" w:rsidP="00DC16F7" w:rsidRDefault="00D87A25" w14:paraId="6AC0D9C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name="_Hlk23315001" w:id="9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0"/>
      <w:r w:rsidR="00C8663D">
        <w:rPr>
          <w:rFonts w:ascii="DB Office" w:hAnsi="DB Office"/>
          <w:sz w:val="16"/>
        </w:rPr>
        <w:instrText xml:space="preserve"> FORMTEXT </w:instrText>
      </w:r>
      <w:r w:rsidRPr="006B1AE6"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:rsidRPr="00397C54" w:rsidR="00D87A25" w:rsidP="00D87A25" w:rsidRDefault="00D87A25" w14:paraId="03700D07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7CB07592" w14:textId="77777777">
      <w:pPr>
        <w:keepLines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189B4C71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name="_Hlk23315006" w:id="11"/>
    <w:p w:rsidR="001A71DB" w:rsidP="00422F60" w:rsidRDefault="00C8663D" w14:paraId="18D03BD5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2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Zeidler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3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4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5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:rsidRPr="00397C54" w:rsidR="00C8663D" w:rsidP="00D87A25" w:rsidRDefault="00C8663D" w14:paraId="07941760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  <w:sz w:val="20"/>
        </w:rPr>
      </w:pPr>
    </w:p>
    <w:p w:rsidRPr="00397C54" w:rsidR="00D87A25" w:rsidP="00D87A25" w:rsidRDefault="00D87A25" w14:paraId="57516BCE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Er leistet die Sicherheit in Form dieser Bürgschaft.</w:t>
      </w:r>
    </w:p>
    <w:p w:rsidRPr="00397C54" w:rsidR="00D87A25" w:rsidP="00D87A25" w:rsidRDefault="00D87A25" w14:paraId="69A1A4EF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:rsidRPr="00397C54" w:rsidR="00D87A25" w:rsidP="00D87A25" w:rsidRDefault="00D87A25" w14:paraId="794162A0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name="_Hlk23315013" w:id="16"/>
    <w:p w:rsidRPr="00A51701" w:rsidR="00C8663D" w:rsidP="00C8663D" w:rsidRDefault="00C8663D" w14:paraId="5C71935A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7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:rsidRPr="00397C54" w:rsidR="00D87A25" w:rsidP="00C8663D" w:rsidRDefault="00C8663D" w14:paraId="0C2ECE0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Pr="00397C54" w:rsidR="00D87A25">
        <w:rPr>
          <w:rFonts w:ascii="DB Office" w:hAnsi="DB Office"/>
          <w:sz w:val="20"/>
        </w:rPr>
        <w:br/>
      </w:r>
    </w:p>
    <w:p w:rsidRPr="00397C54" w:rsidR="00D87A25" w:rsidP="00D87A25" w:rsidRDefault="00D87A25" w14:paraId="7AA265FD" w14:textId="77777777">
      <w:pPr>
        <w:rPr>
          <w:rFonts w:ascii="DB Office" w:hAnsi="DB Office"/>
          <w:sz w:val="16"/>
        </w:rPr>
      </w:pPr>
    </w:p>
    <w:p w:rsidRPr="00397C54" w:rsidR="00D87A25" w:rsidP="00D87A25" w:rsidRDefault="00D87A25" w14:paraId="432F8263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397C54" w:rsidR="00D04120">
        <w:rPr>
          <w:rFonts w:ascii="DB Office" w:hAnsi="DB Office"/>
          <w:sz w:val="19"/>
        </w:rPr>
        <w:t>rag bis zu einer Gesamthöhe von</w:t>
      </w:r>
    </w:p>
    <w:p w:rsidRPr="00397C54" w:rsidR="00D87A25" w:rsidP="00D87A25" w:rsidRDefault="00D87A25" w14:paraId="10A9E3F6" w14:textId="77777777">
      <w:pPr>
        <w:spacing w:line="120" w:lineRule="exact"/>
        <w:rPr>
          <w:rFonts w:ascii="DB Office" w:hAnsi="DB Office"/>
          <w:sz w:val="19"/>
        </w:rPr>
      </w:pPr>
    </w:p>
    <w:p w:rsidRPr="00397C54" w:rsidR="00D87A25" w:rsidP="00D87A25" w:rsidRDefault="001A71DB" w14:paraId="609B1F98" w14:textId="77777777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19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name="Text13" w:id="20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20"/>
    </w:p>
    <w:p w:rsidRPr="00397C54" w:rsidR="00D87A25" w:rsidP="00D87A25" w:rsidRDefault="00D87A25" w14:paraId="3A17F225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Pr="00397C54" w:rsidR="00D04120">
        <w:rPr>
          <w:rFonts w:ascii="DB Office" w:hAnsi="DB Office"/>
          <w:sz w:val="19"/>
        </w:rPr>
        <w:t>....................... EUR, (i.</w:t>
      </w:r>
      <w:r w:rsidRPr="00397C54" w:rsidR="00BC1C43">
        <w:rPr>
          <w:rFonts w:ascii="DB Office" w:hAnsi="DB Office"/>
          <w:sz w:val="19"/>
        </w:rPr>
        <w:t xml:space="preserve"> </w:t>
      </w:r>
      <w:r w:rsidRPr="00397C54" w:rsidR="00D04120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:rsidRPr="00397C54" w:rsidR="00D87A25" w:rsidP="00D87A25" w:rsidRDefault="00D87A25" w14:paraId="43B14CCF" w14:textId="77777777">
      <w:pPr>
        <w:rPr>
          <w:rFonts w:ascii="DB Office" w:hAnsi="DB Office"/>
          <w:sz w:val="19"/>
        </w:rPr>
      </w:pPr>
    </w:p>
    <w:p w:rsidRPr="00397C54" w:rsidR="00D87A25" w:rsidP="00D87A25" w:rsidRDefault="00D87A25" w14:paraId="03DC731A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:rsidRPr="00397C54" w:rsidR="00D87A25" w:rsidP="00D87A25" w:rsidRDefault="00D87A25" w14:paraId="3B384E0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7A15B150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Pr="00397C54" w:rsidR="00B56B55">
        <w:rPr>
          <w:rFonts w:ascii="DB Office" w:hAnsi="DB Office"/>
          <w:sz w:val="19"/>
        </w:rPr>
        <w:t>Voraus</w:t>
      </w:r>
      <w:r w:rsidRPr="00397C54" w:rsidR="00FF62B3">
        <w:rPr>
          <w:rFonts w:ascii="DB Office" w:hAnsi="DB Office"/>
          <w:sz w:val="19"/>
        </w:rPr>
        <w:t>k</w:t>
      </w:r>
      <w:r w:rsidRPr="00397C54" w:rsidR="00B56B55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Pr="00397C54" w:rsidR="00D04120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:rsidRPr="00397C54" w:rsidR="00D87A25" w:rsidP="00D87A25" w:rsidRDefault="00D87A25" w14:paraId="2D403D4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4A1C84" w:rsidRDefault="00D87A25" w14:paraId="147C9AE7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bindend.</w:t>
      </w:r>
    </w:p>
    <w:p w:rsidRPr="00397C54" w:rsidR="00D87A25" w:rsidP="00D87A25" w:rsidRDefault="00D87A25" w14:paraId="0B4F40ED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="00D87A25" w:rsidP="00D87A25" w:rsidRDefault="00D87A25" w14:paraId="7A7A6FA1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="00C8663D" w:rsidP="00D87A25" w:rsidRDefault="00C8663D" w14:paraId="461961C8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="00C8663D" w:rsidP="00D87A25" w:rsidRDefault="00C8663D" w14:paraId="56C91DE1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C8663D" w:rsidP="00D87A25" w:rsidRDefault="00C8663D" w14:paraId="7C8C33FA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D87A25" w:rsidP="00D87A25" w:rsidRDefault="00D87A25" w14:paraId="29B2E599" w14:textId="77777777">
      <w:pPr>
        <w:jc w:val="both"/>
        <w:rPr>
          <w:rFonts w:ascii="DB Office" w:hAnsi="DB Office"/>
          <w:sz w:val="19"/>
        </w:rPr>
      </w:pPr>
    </w:p>
    <w:bookmarkStart w:name="_Hlk23315168" w:id="21"/>
    <w:p w:rsidRPr="002312B9" w:rsidR="00C8663D" w:rsidP="00C8663D" w:rsidRDefault="00C8663D" w14:paraId="4F1EE816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2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2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:rsidRPr="00397C54" w:rsidR="00D87A25" w:rsidP="00D87A25" w:rsidRDefault="00D87A25" w14:paraId="6FBA7519" w14:textId="77777777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 xml:space="preserve">(Ort, </w:t>
      </w:r>
      <w:proofErr w:type="gramStart"/>
      <w:r w:rsidRPr="00397C54">
        <w:rPr>
          <w:rFonts w:ascii="DB Office" w:hAnsi="DB Office"/>
          <w:sz w:val="16"/>
        </w:rPr>
        <w:t>Datum)</w:t>
      </w:r>
      <w:r w:rsidRPr="00397C54">
        <w:rPr>
          <w:rFonts w:ascii="DB Office" w:hAnsi="DB Office"/>
        </w:rPr>
        <w:t xml:space="preserve">   </w:t>
      </w:r>
      <w:proofErr w:type="gramEnd"/>
      <w:r w:rsidRPr="00397C54">
        <w:rPr>
          <w:rFonts w:ascii="DB Office" w:hAnsi="DB Office"/>
        </w:rPr>
        <w:t xml:space="preserve">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:rsidRPr="00397C54" w:rsidR="00D87A25" w:rsidP="00D87A25" w:rsidRDefault="00D87A25" w14:paraId="5F2B2981" w14:textId="77777777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:rsidRPr="00397C54" w:rsidR="00715ECB" w:rsidRDefault="00715ECB" w14:paraId="15E42996" w14:textId="77777777">
      <w:pPr>
        <w:rPr>
          <w:rFonts w:ascii="DB Office" w:hAnsi="DB Office"/>
        </w:rPr>
      </w:pPr>
    </w:p>
    <w:sectPr w:rsidRPr="00397C54" w:rsidR="00715ECB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6247059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514624" w:rsidRDefault="00514624" w14:paraId="3A09491B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514624" w:rsidRDefault="00514624" w14:paraId="114656B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514624" w:rsidRDefault="00514624" w14:paraId="52799660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514624" w:rsidRDefault="00514624" w14:paraId="7165AAE7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3B1245" w:rsidR="00514624" w:rsidP="00C57F19" w:rsidRDefault="00E27880" w14:paraId="7A7113A5" w14:textId="77777777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Pr="003B1245" w:rsidR="00715ECB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Pr="003B1245" w:rsidR="00715ECB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Pr="003B1245" w:rsidR="00514624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:rsidRPr="003B1245" w:rsidR="00514624" w:rsidRDefault="00715ECB" w14:paraId="5F0B893D" w14:textId="77777777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Pr="003B1245" w:rsidR="00E61C18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:rsidRPr="003B1245" w:rsidR="00514624" w:rsidRDefault="00514624" w14:paraId="589CE35E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C57F19" w:rsidR="00514624" w:rsidRDefault="00C57F19" w14:paraId="38B358A4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:rsidRPr="003B1245" w:rsidR="00514624" w:rsidRDefault="00514624" w14:paraId="535C6232" w14:textId="77777777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Pr="003B1245" w:rsidR="006F7A80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 w:rsidR="00715ECB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Pr="003B1245" w:rsid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Pr="003B1245" w:rsidR="00E27880">
            <w:rPr>
              <w:rFonts w:ascii="DB Office" w:hAnsi="DB Office"/>
              <w:sz w:val="16"/>
            </w:rPr>
            <w:t>3</w:t>
          </w:r>
          <w:r w:rsidRPr="003B1245" w:rsidR="003B1245">
            <w:rPr>
              <w:rFonts w:ascii="DB Office" w:hAnsi="DB Office"/>
              <w:sz w:val="16"/>
            </w:rPr>
            <w:t>0</w:t>
          </w:r>
          <w:r w:rsidRPr="003B1245" w:rsidR="00E27880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297</w:t>
          </w:r>
          <w:r w:rsidRPr="003B1245" w:rsidR="00E27880">
            <w:rPr>
              <w:rFonts w:ascii="DB Office" w:hAnsi="DB Office"/>
              <w:sz w:val="16"/>
            </w:rPr>
            <w:t>-</w:t>
          </w:r>
          <w:r w:rsidRPr="003B1245" w:rsid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:rsidR="00514624" w:rsidRDefault="00514624" w14:paraId="1A2FF11B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:rsidRPr="003B1245" w:rsidR="00455ADF" w:rsidP="003D594B" w:rsidRDefault="00455ADF" w14:paraId="3C416396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514624" w:rsidRDefault="00514624" w14:paraId="296CFB3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514624" w:rsidRDefault="00514624" w14:paraId="36646E62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514624" w:rsidRDefault="00514624" w14:paraId="45EB6ECE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514624" w:rsidRDefault="00514624" w14:paraId="7406C06E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514624" w:rsidRDefault="00514624" w14:paraId="294C73DF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514624" w:rsidRDefault="00514624" w14:paraId="7505ECE7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514624" w:rsidRDefault="00514624" w14:paraId="7F5E5146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514624" w:rsidRDefault="00514624" w14:paraId="03214311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316DCF90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Props1.xml><?xml version="1.0" encoding="utf-8"?>
<ds:datastoreItem xmlns:ds="http://schemas.openxmlformats.org/officeDocument/2006/customXml" ds:itemID="{76D367C5-5052-4A5E-8091-D0209935D392}"/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c1730600-d580-48fb-9192-b8950ff80c3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Marko Schlüter</cp:lastModifiedBy>
  <cp:revision>2</cp:revision>
  <cp:lastPrinted>2011-06-24T07:55:00Z</cp:lastPrinted>
  <dcterms:created xsi:type="dcterms:W3CDTF">2024-06-21T14:15:00Z</dcterms:created>
  <dcterms:modified xsi:type="dcterms:W3CDTF">2024-06-21T14:15:00Z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